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E05" w:rsidRDefault="003C6E05" w:rsidP="003C6E05">
      <w:r>
        <w:rPr>
          <w:u w:val="single"/>
        </w:rPr>
        <w:t>Richard BAA</w:t>
      </w:r>
      <w:r>
        <w:t xml:space="preserve">    (fl.1442)</w:t>
      </w:r>
    </w:p>
    <w:p w:rsidR="003C6E05" w:rsidRDefault="003C6E05" w:rsidP="003C6E05">
      <w:r>
        <w:t>of Ufford, Suffolk.</w:t>
      </w:r>
    </w:p>
    <w:p w:rsidR="003C6E05" w:rsidRDefault="003C6E05" w:rsidP="003C6E05"/>
    <w:p w:rsidR="003C6E05" w:rsidRDefault="003C6E05" w:rsidP="003C6E05"/>
    <w:p w:rsidR="003C6E05" w:rsidRDefault="003C6E05" w:rsidP="003C6E05">
      <w:r>
        <w:t>10 Jan.</w:t>
      </w:r>
      <w:r>
        <w:tab/>
        <w:t>1442</w:t>
      </w:r>
      <w:r>
        <w:tab/>
        <w:t>He was a witness when Robert Cuttyng of Bromeswell(q.v.) enfeoffed</w:t>
      </w:r>
    </w:p>
    <w:p w:rsidR="003C6E05" w:rsidRDefault="003C6E05" w:rsidP="003C6E05">
      <w:r>
        <w:tab/>
      </w:r>
      <w:r>
        <w:tab/>
        <w:t>Andre Dey of Bromeswell(q.v.) and others of two meadows in Ufford.</w:t>
      </w:r>
    </w:p>
    <w:p w:rsidR="003C6E05" w:rsidRDefault="003C6E05" w:rsidP="003C6E05">
      <w:r>
        <w:tab/>
      </w:r>
      <w:r>
        <w:tab/>
        <w:t>At Ufford.</w:t>
      </w:r>
    </w:p>
    <w:p w:rsidR="003C6E05" w:rsidRDefault="003C6E05" w:rsidP="003C6E05">
      <w:r>
        <w:tab/>
      </w:r>
      <w:r>
        <w:tab/>
        <w:t>(</w:t>
      </w:r>
      <w:hyperlink r:id="rId6" w:history="1">
        <w:r w:rsidRPr="00EB730D">
          <w:rPr>
            <w:rStyle w:val="Hyperlink"/>
          </w:rPr>
          <w:t>www.discovery.nationalarchives.gov.uk</w:t>
        </w:r>
      </w:hyperlink>
      <w:r>
        <w:t xml:space="preserve">  ref. HD 1538/402/65)</w:t>
      </w:r>
    </w:p>
    <w:p w:rsidR="003C6E05" w:rsidRDefault="003C6E05" w:rsidP="003C6E05"/>
    <w:p w:rsidR="003C6E05" w:rsidRDefault="003C6E05" w:rsidP="003C6E05"/>
    <w:p w:rsidR="00DD5B8A" w:rsidRPr="00564E3C" w:rsidRDefault="003C6E05" w:rsidP="003C6E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18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05" w:rsidRDefault="003C6E05" w:rsidP="00564E3C">
      <w:r>
        <w:separator/>
      </w:r>
    </w:p>
  </w:endnote>
  <w:endnote w:type="continuationSeparator" w:id="0">
    <w:p w:rsidR="003C6E05" w:rsidRDefault="003C6E0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6E05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05" w:rsidRDefault="003C6E05" w:rsidP="00564E3C">
      <w:r>
        <w:separator/>
      </w:r>
    </w:p>
  </w:footnote>
  <w:footnote w:type="continuationSeparator" w:id="0">
    <w:p w:rsidR="003C6E05" w:rsidRDefault="003C6E0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E05"/>
    <w:rsid w:val="00372DC6"/>
    <w:rsid w:val="003C6E0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BA0A72-ADB9-46BB-9542-E00C469A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E0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3C6E0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2015-11-13T20:57:00Z</dcterms:created>
  <dcterms:modified xsi:type="dcterms:W3CDTF">2015-11-13T20:57:00Z</dcterms:modified>
</cp:coreProperties>
</file>